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71F0E" w:rsidR="00534A70" w:rsidP="00534A70" w:rsidRDefault="00534A70" w14:paraId="72EBA299" w14:textId="77777777">
      <w:pPr>
        <w:ind w:firstLine="708"/>
        <w:jc w:val="center"/>
        <w15:collapsed w:val="false"/>
        <w:rPr>
          <w:b/>
          <w:bCs/>
          <w:sz w:val="36"/>
          <w:szCs w:val="36"/>
        </w:rPr>
      </w:pPr>
      <w:bookmarkStart w:name="_GoBack" w:id="0"/>
      <w:bookmarkEnd w:id="0"/>
      <w:r w:rsidRPr="00F71F0E">
        <w:rPr>
          <w:b/>
          <w:bCs/>
          <w:sz w:val="36"/>
          <w:szCs w:val="36"/>
        </w:rPr>
        <w:t>Tablica priznatih tražbina (priznate u cijelosti)</w:t>
      </w:r>
    </w:p>
    <w:p w:rsidR="00534A70" w:rsidP="00534A70" w:rsidRDefault="00534A70" w14:paraId="192DF6E9" w14:textId="1366178C"/>
    <w:tbl>
      <w:tblPr>
        <w:tblW w:w="14981" w:type="dxa"/>
        <w:tblInd w:w="113" w:type="dxa"/>
        <w:tblLook w:firstRow="1" w:lastRow="0" w:firstColumn="1" w:lastColumn="0" w:noHBand="0" w:noVBand="1" w:val="04A0"/>
      </w:tblPr>
      <w:tblGrid>
        <w:gridCol w:w="1206"/>
        <w:gridCol w:w="2662"/>
        <w:gridCol w:w="1440"/>
        <w:gridCol w:w="2473"/>
        <w:gridCol w:w="2380"/>
        <w:gridCol w:w="1985"/>
        <w:gridCol w:w="2835"/>
      </w:tblGrid>
      <w:tr w:rsidRPr="009D64AC" w:rsidR="00534A70" w:rsidTr="008F4A3D" w14:paraId="59D49FF5" w14:textId="77777777">
        <w:trPr>
          <w:trHeight w:val="1275"/>
        </w:trPr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502447" w:rsidRDefault="00534A70" w14:paraId="7EDE23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2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502447" w:rsidRDefault="00534A70" w14:paraId="2B1201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502447" w:rsidRDefault="00534A70" w14:paraId="6CD3DB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24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502447" w:rsidRDefault="00534A70" w14:paraId="16A792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w="23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502447" w:rsidRDefault="00534A70" w14:paraId="359C7B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Datum podnošenja prijave tražbine</w:t>
            </w:r>
          </w:p>
        </w:tc>
        <w:tc>
          <w:tcPr>
            <w:tcW w:w="1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502447" w:rsidRDefault="00534A70" w14:paraId="4F40CD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utvrđene tražbine</w:t>
            </w:r>
          </w:p>
        </w:tc>
        <w:tc>
          <w:tcPr>
            <w:tcW w:w="28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502447" w:rsidRDefault="00534A70" w14:paraId="040BF5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RPr="009D64AC" w:rsidR="00534A70" w:rsidTr="008F4A3D" w14:paraId="5D328388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131B9C44" w14:textId="7B8A993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321B7C" w:rsidR="00534A70" w:rsidP="00502447" w:rsidRDefault="00321B7C" w14:paraId="2546A310" w14:textId="1EE0960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cs="Arial"/>
                <w:sz w:val="20"/>
                <w:szCs w:val="20"/>
                <w:lang w:val="pl-PL"/>
              </w:rPr>
              <w:t>ALIQUANTUM IDEA društvo s ograničenom odgovornošću za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321B7C" w14:paraId="21EA65CB" w14:textId="3089E6F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05612255747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90069" w14:paraId="384FF370" w14:textId="4640F8E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Zagreb (Grad Zagreb), </w:t>
            </w:r>
            <w:r w:rsidRPr="00321B7C" w:rsid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Ivana Šibla 11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6E3AEF98" w14:textId="4115371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6606873D" w14:textId="5FE9CB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185,63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237F1417" w14:textId="1B3E60E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25DF529B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3B567B4C" w14:textId="2960DF6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321B7C" w14:paraId="7FC4F656" w14:textId="4CA9CFD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AUTO-ZAGORJE društvo s ograničenom odgovornošću za trgovinu, proizvodnju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321B7C" w14:paraId="422B3861" w14:textId="5AE694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36295502898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321B7C" w14:paraId="0F1EB3E3" w14:textId="61418AA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Zlatar-Bistrica (Općina Zlatar Bistrica), Grančarska cesta 3A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27E7CC5B" w14:textId="65EE67E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02977E14" w14:textId="69AB740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3.219,70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08CC6F87" w14:textId="786476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2FF2B1C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33127BC1" w14:textId="19B1BBB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042A2E" w14:paraId="672273FA" w14:textId="0EE57AE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2A2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AVB Group društvo s ograničenom odgovornošću za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A7CBE" w14:paraId="2FC827FF" w14:textId="22DAC5F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68790841279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A7CBE" w14:paraId="2CB323E0" w14:textId="794CE20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Turčin (Općina Gornji Kneginec), Trg dr. Franje Tuđmana 2a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CA7CBE" w14:paraId="6F7411BA" w14:textId="15870BA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CA7CBE" w14:paraId="52D9061A" w14:textId="5D2441D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3.000,00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CA7CBE" w14:paraId="6ACC0542" w14:textId="13D37F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21CFBEEB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3EBA7E6B" w14:textId="3298162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A7CBE" w14:paraId="1390B770" w14:textId="11B9AA6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ZVONIMIR BARTOLEK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A7CBE" w14:paraId="31D9F657" w14:textId="60A0AB1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90599233747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A7CBE" w14:paraId="11CC395B" w14:textId="32DB204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49250 Ratkovec, Ratkovec 49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CA7CBE" w14:paraId="62C1120D" w14:textId="1B72E7B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CA7CBE" w14:paraId="23DE6D31" w14:textId="7B5AC0D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12.306,25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CA7CBE" w14:paraId="270FBCEE" w14:textId="1341A8E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2C233894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1053C08C" w14:textId="4DE3BF7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A7CBE" w14:paraId="780E67D0" w14:textId="3F30BD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Benteler Trgovina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A7CBE" w14:paraId="5BB1962A" w14:textId="128FE4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A7CBE" w14:paraId="46DAAFFC" w14:textId="0723F9E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Otiški Vrh 25 A, 2373 Šentjanž pri Dravogradu,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CA7CBE" w14:paraId="4E9E3182" w14:textId="0A367AF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CA7CBE" w14:paraId="25DE35B3" w14:textId="4796C30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453.728,55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CA7CBE" w14:paraId="58BED5F7" w14:textId="2DB609C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3DB03DD0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41B71DDC" w14:textId="551933A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A7CBE" w14:paraId="29014F60" w14:textId="5E7D434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BESEDNIK PRIJEVOZ I TRGOVINA j.d.o.o. za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A7CBE" w14:paraId="324ED02C" w14:textId="7212C69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04060629725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CA7CBE" w14:paraId="1494E79A" w14:textId="30AB958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Krapinske Toplice (Općina Krapinske Toplice),Ulica Vinogradski put 14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CA7CBE" w14:paraId="2F85BA97" w14:textId="61F00A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CA7CBE" w14:paraId="3853FCCF" w14:textId="568309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40.120,14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CA7CBE" w:rsidP="00644622" w:rsidRDefault="00CA7CBE" w14:paraId="091675C2" w14:textId="2E64165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6628730D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7B148500" w14:textId="529EAD7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644622" w14:paraId="5D3F4E34" w14:textId="4750522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BOŽIDAR BIJONDIĆ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644622" w14:paraId="60A80ECF" w14:textId="2D9664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22862594396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644622" w14:paraId="2A4D06F3" w14:textId="59E8DC1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Kralja Zvonimira 121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644622" w14:paraId="68105365" w14:textId="5550BF1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644622" w14:paraId="555C2F98" w14:textId="0073448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278.176,75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644622" w14:paraId="4C9AB542" w14:textId="6B2A285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38C3DE9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3CD659EE" w14:textId="11BEB0F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644622" w14:paraId="0644C0F4" w14:textId="2404D41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NENAD BRKIĆ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644622" w14:paraId="16AAFAAE" w14:textId="226B5FC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82752473554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644622" w14:paraId="385F94DE" w14:textId="0B190F1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Ilica 105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644622" w14:paraId="45DED034" w14:textId="5B64E5B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644622" w14:paraId="0FE646A4" w14:textId="2427FE5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10.000,00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644622" w14:paraId="1030BCB3" w14:textId="552472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1175440B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321B7C" w14:paraId="3CDC48B5" w14:textId="5C50E5F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9.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644622" w14:paraId="69DE1BBF" w14:textId="1226E69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CEROVEC društvo s ograničenom odgovornošću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644622" w14:paraId="08DB5FFB" w14:textId="0C0FAA6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25803306428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502447" w:rsidRDefault="00644622" w14:paraId="62FDE1BE" w14:textId="3256060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Radoboj (Općina Radoboj),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Radoboj 185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644622" w14:paraId="40CA33C1" w14:textId="5E06A62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644622" w14:paraId="28304503" w14:textId="18EBD5E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4.608,75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502447" w:rsidRDefault="00644622" w14:paraId="5ED44C05" w14:textId="235FEF6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0F41CB2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321B7C" w14:paraId="694524BC" w14:textId="42AD39A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4C440D" w14:paraId="1C9F3BDB" w14:textId="24DF3B7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4C440D" w14:paraId="23C80831" w14:textId="4E7C3B8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4C440D" w14:paraId="4BEF0C27" w14:textId="5DDF1E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Ulica Vatroslava Jagića 33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4C440D" w14:paraId="2CB21188" w14:textId="3A3ED73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4C440D" w14:paraId="46574E52" w14:textId="146D439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56.270,64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4C440D" w14:paraId="1E64774F" w14:textId="638AF7D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20EE7B64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4C440D" w14:paraId="495D30ED" w14:textId="5D1C139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4C440D" w14:paraId="172AD8F4" w14:textId="5D8909D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Obrt za uslužne djelatnosti D N K - E L, vl. DRAŠKO NORAC-KLJAJO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61D1CED9" w14:textId="116976F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67075339157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48F93C3D" w14:textId="062F945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ZVJEZDANA 14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1C88CF19" w14:textId="6A59C41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477DAAE1" w14:textId="0D0697F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18.820,39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3B114771" w14:textId="7E2C371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0B6DA4AD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4C440D" w14:paraId="0102DB3A" w14:textId="13CA1E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65A0ECF3" w14:textId="1C9E64F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"D.P." AUTOTRANSPORTI, TRGOVINA, UGOSTITELJSTVO I USLUGE, vl. DARKO PRACAIĆ, DONJI MACELJ 41, ĐURMANEC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69AF1EE9" w14:textId="22E2A83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92277426107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7E41C6E1" w14:textId="4E9A78A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DONJI MACELJ 41, ĐURMANEC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3C7797B4" w14:textId="5D7F2D6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5303B8DE" w14:textId="4C8C638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17.655,09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50D80CBE" w14:textId="73380DF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2AD160B8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4C440D" w14:paraId="1072D873" w14:textId="18F959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20E6800E" w14:textId="73D59F4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DARKO KRAUT S.P.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45CB6F7A" w14:textId="7CA14F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288085B8" w14:textId="0C1B904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Cesta ob Lipi 2, 2000 Maribor,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6596BAFC" w14:textId="18798B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629038E6" w14:textId="1BCD842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11.163,87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51E3CA36" w14:textId="516106C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46C708A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4C440D" w14:paraId="4CAF1AD0" w14:textId="401C3EF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74A473CD" w14:textId="3DE35CA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" DM - SERVIS ", VL. DRAGUTIN ZAVRŠKI I MARIO KROFLIN,MAČE,VELIKI KOMOR 1 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63FB824C" w14:textId="53A847A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63244994573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42C27D25" w14:textId="5682E3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VELIKI KOMOR, VELIKI KOMOR 1 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3A47BE9F" w14:textId="486F2C0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6D68ACDB" w14:textId="507BDEA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1.604,38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63BC3841" w14:textId="7BD49B2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4833EB8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4C440D" w14:paraId="75F9AAD3" w14:textId="0C92F5E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061B4A01" w14:textId="00E95DA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DMG MORI Balkan GmbH, Podružnica u Zagrebu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5FF2CAD3" w14:textId="500C229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23465213737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502447" w:rsidRDefault="00C90069" w14:paraId="005BDEEB" w14:textId="26128FF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Klanječka ulica 49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5F837DD0" w14:textId="1B10C81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527E875A" w14:textId="3B2352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17.966,66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502447" w:rsidRDefault="00C90069" w14:paraId="5B1B7A69" w14:textId="4FCB4E4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3687F2F0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4C440D" w14:paraId="1231722F" w14:textId="3409DC0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C90069" w14:paraId="0DF630CC" w14:textId="0D2586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Dun &amp; Bradstreet društvo s ograničenom odgovornošću za poslovne i bonitetne informacije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C90069" w14:paraId="38BAACAB" w14:textId="344820D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48270876028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C90069" w14:paraId="6C7EFC8D" w14:textId="3E4EA62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Fallerovo šetalište 22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C90069" w14:paraId="5EABA4A8" w14:textId="45998B1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2A2F6A" w14:paraId="79D8AF8C" w14:textId="66691D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4.225,00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2A2F6A" w14:paraId="08D38AFE" w14:textId="7C0223D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1B5210F4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4C440D" w14:paraId="35CD3A39" w14:textId="64C8935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2A2F6A" w14:paraId="1D3F713B" w14:textId="1614E9F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" EL - MA " SERVIS KUĆANSKIH APARATA,VL.MARIN UDIĆ,MIHOVLJAN,VELIKA VETERNIČKA 5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2A2F6A" w14:paraId="25E793B7" w14:textId="764803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13377478281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2A2F6A" w14:paraId="401A9E8F" w14:textId="4D18A4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VELIKA VETERNIČKA, </w:t>
            </w: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ab/>
              <w:t>VELIKA VETERNIČKA 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2A2F6A" w14:paraId="5841ADF0" w14:textId="457C0F9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2A2F6A" w14:paraId="6ABAAFCB" w14:textId="1E0504E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738,75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2A2F6A" w14:paraId="16F6F642" w14:textId="3B29AA4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6F33122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2A2F6A" w14:paraId="486B897D" w14:textId="2B7576E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20.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F06926" w14:paraId="6086572D" w14:textId="19FEFDE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06926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FALCON SOLUTIONS d.o.o. za prijevoz,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F06926" w14:paraId="1CCB403A" w14:textId="3360154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06926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46945867417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F06926" w14:paraId="3C6BB39B" w14:textId="7C0F607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06926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Kostrena (Općina Kostrena), Glavani 11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F06926" w14:paraId="0AD6268A" w14:textId="74F3D5F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F06926" w14:paraId="54913ED1" w14:textId="15A0BFE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06926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7.139,28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F06926" w14:paraId="6323CB17" w14:textId="3358F2F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6B26012D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2A2F6A" w14:paraId="666DD416" w14:textId="0AA51F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22BB3" w14:paraId="1E6E3DD7" w14:textId="691775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22BB3" w14:paraId="06471F86" w14:textId="4637AFB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22BB3" w14:paraId="719116EB" w14:textId="256395F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Ulica grada Vukovara 70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22BB3" w14:paraId="66291AE6" w14:textId="3A53DE8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02.03.2022.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22BB3" w14:paraId="51F9C830" w14:textId="7C71F30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7.419,93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22BB3" w14:paraId="7681C315" w14:textId="4269E8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14ABAC5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2A2F6A" w14:paraId="5DD32317" w14:textId="02B7B01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22BB3" w14:paraId="07F5FF4D" w14:textId="408C757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FIRE TWINS d.o.o. za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22BB3" w14:paraId="034FED91" w14:textId="74CA11B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80292486873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22BB3" w14:paraId="2C5976D2" w14:textId="45F5C3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Malešnica 27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22BB3" w14:paraId="7F301108" w14:textId="1E890B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22BB3" w14:paraId="720A6055" w14:textId="6FDA23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52.975,00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22BB3" w14:paraId="131E839C" w14:textId="395CA85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4B3B52A3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322BB3" w14:paraId="585660F6" w14:textId="307E0E0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22BB3" w14:paraId="04D2B183" w14:textId="3ADCA0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GENERALI OSIGURANJE dioničko društvo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22BB3" w14:paraId="21F09089" w14:textId="3AD4E11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10840749604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22BB3" w14:paraId="24E5961D" w14:textId="6E4888C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Slavonska avenija 1B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22BB3" w14:paraId="16BC8ECF" w14:textId="351D52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22BB3" w14:paraId="5ABF5E7C" w14:textId="5A272A3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10.907,99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7397E" w14:paraId="7A98993A" w14:textId="239E2BC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</w:t>
            </w:r>
            <w:r w:rsid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</w:t>
            </w:r>
          </w:p>
        </w:tc>
      </w:tr>
      <w:tr w:rsidRPr="009D64AC" w:rsidR="004C440D" w:rsidTr="008F4A3D" w14:paraId="3E3D288E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322BB3" w14:paraId="3157ABF9" w14:textId="343CAF7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7397E" w14:paraId="0B6D4554" w14:textId="451E87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7397E" w14:paraId="7A096122" w14:textId="7F9096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7397E" w14:paraId="54E04957" w14:textId="370B5AF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Ulica grada Vukovara 37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7397E" w14:paraId="3B6A6F57" w14:textId="50C6BA1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04.03.2022.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7397E" w14:paraId="7D3E232F" w14:textId="011C100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1.090,44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7397E" w14:paraId="53D8C652" w14:textId="48B0E30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(934,44 kn)</w:t>
            </w:r>
          </w:p>
        </w:tc>
      </w:tr>
      <w:tr w:rsidRPr="009D64AC" w:rsidR="004C440D" w:rsidTr="008F4A3D" w14:paraId="7650E537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322BB3" w14:paraId="673E9FC6" w14:textId="332BFFE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7397E" w14:paraId="688460E5" w14:textId="2A42984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HEP ELEKTRA d.o.o. za opskrbu električnom energijom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7397E" w14:paraId="39861599" w14:textId="3978EEC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7397E" w14:paraId="67F75157" w14:textId="132754B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Ulica grada Vukovara 37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7397E" w14:paraId="15F870BE" w14:textId="3CC637E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7397E" w14:paraId="7709DF58" w14:textId="28E84ED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189.554,47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7397E" w14:paraId="50CA2742" w14:textId="1D17DC1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4BC92042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322BB3" w14:paraId="73923A28" w14:textId="0D83A40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4C440D" w:rsidP="00502447" w:rsidRDefault="0037397E" w14:paraId="1DA274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HIDRAULIKA KURELJA d.o.o. za proizvodnju i servis specijalnih hidrauličnih konstrukcija i nadogradnji</w:t>
            </w:r>
          </w:p>
          <w:p w:rsidRPr="009D64AC" w:rsidR="0037397E" w:rsidP="00502447" w:rsidRDefault="0037397E" w14:paraId="4BCE0BB7" w14:textId="075687C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7397E" w14:paraId="3AA436A2" w14:textId="3A7A01A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30929005951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37397E" w14:paraId="48D0C5CF" w14:textId="014075E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Donja Stubica (Grad Donja Stubica), Matenačka cesta 41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7397E" w14:paraId="0C4171B1" w14:textId="7BA86C7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7397E" w14:paraId="45B33E76" w14:textId="0B4BF98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1.687,50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37397E" w14:paraId="08700053" w14:textId="3185F8D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6D28D32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80695E" w14:paraId="381DF0F2" w14:textId="21D38F8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80695E" w14:paraId="6FB14B94" w14:textId="1D036A5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80695E" w14:paraId="7FAD5A88" w14:textId="117764D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80695E" w14:paraId="387717A8" w14:textId="386B77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(Grad Zagreb), Prisavlje 3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80695E" w14:paraId="4BD3526F" w14:textId="40D1D9A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80695E" w14:paraId="050E5454" w14:textId="486E045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880,00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80695E" w14:paraId="11C5D27D" w14:textId="3A02E6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1A1F112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80695E" w14:paraId="776045F8" w14:textId="5292060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80695E" w14:paraId="436924D1" w14:textId="5CC38BD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HRVATSKA AGENCIJA ZA MALO GOSPODARSTVO, INOVACIJE I INVESTICIJE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80695E" w14:paraId="33B64B28" w14:textId="16769B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25609559342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80695E" w14:paraId="736E0037" w14:textId="2CC27C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Ksaver 208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80695E" w14:paraId="5E0B3125" w14:textId="5ACE5EA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80695E" w14:paraId="6E693952" w14:textId="3EBA08E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1.898.702,10</w:t>
            </w:r>
            <w:r w:rsid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80695E" w14:paraId="55C8F9AC" w14:textId="29FCD1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(1.500.000,00 kn)</w:t>
            </w:r>
          </w:p>
        </w:tc>
      </w:tr>
      <w:tr w:rsidRPr="009D64AC" w:rsidR="004C440D" w:rsidTr="008F4A3D" w14:paraId="5858CF70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90104F" w14:paraId="1276AD60" w14:textId="13AA8DB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90104F" w14:paraId="6DE606A7" w14:textId="1236448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104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IVAN HUDIĆ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7E147B" w14:paraId="2C9A1926" w14:textId="4C979D7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61251557079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7E147B" w14:paraId="2EC3909C" w14:textId="118BC08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49252 Velika Veternička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Velika Veternička 155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7E147B" w14:paraId="1F8F874B" w14:textId="7A57B81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7E147B" w14:paraId="6045FAD2" w14:textId="2C63BD9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14.000,00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5D3B84" w14:paraId="77B43B6D" w14:textId="4B37F5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4171E8F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90104F" w14:paraId="2604A79D" w14:textId="366B55E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7E147B" w14:paraId="1B9EE8CF" w14:textId="076B17C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IMPULS-LEASING društvo s ograničenom odgovornošću za leasing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7E147B" w14:paraId="3A561E92" w14:textId="57E9E1D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65918029671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7E147B" w14:paraId="14DFAAEC" w14:textId="54C93A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Velimira Škorpika 24/1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5D3B84" w14:paraId="63ACD814" w14:textId="4F3DE2A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5D3B84" w14:paraId="78EA67E1" w14:textId="71D71FD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804.995,76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5D3B84" w14:paraId="53A0232A" w14:textId="2440024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( 275.853,17 EUR i 772.970,32 CHF)</w:t>
            </w:r>
          </w:p>
        </w:tc>
      </w:tr>
      <w:tr w:rsidRPr="009D64AC" w:rsidR="004C440D" w:rsidTr="008F4A3D" w14:paraId="12DB8F02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90104F" w14:paraId="157879E1" w14:textId="4812B8C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35.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5D3B84" w14:paraId="49E87B0A" w14:textId="7A0A7F9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IZVOR-KA društvo s ograničenom odgovornošću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5D3B84" w14:paraId="76C5015A" w14:textId="3AEEC94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99968751424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5D3B84" w14:paraId="7ED1C7E9" w14:textId="1F42F51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Zlatar-Bistrica (Općina ZLATAR BISTRICA), Zagorska ulica 43 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5D3B84" w14:paraId="50EF3D57" w14:textId="7F95C69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5D3B84" w14:paraId="05110AA6" w14:textId="0E9E247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9.553,15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5D3B84" w14:paraId="79D24630" w14:textId="7C31B1A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6CD69083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90104F" w14:paraId="2AE69B69" w14:textId="71EF288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5D3B84" w14:paraId="6BE4CFC7" w14:textId="199D759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MARIJAN JEMBRIH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5D3B84" w14:paraId="4403EDD1" w14:textId="308F45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14018866482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5D3B84" w14:paraId="65C753C0" w14:textId="38AC7F0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49252 Gregurovec, Gregurovec 57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5D3B84" w14:paraId="2AE4CB03" w14:textId="4C93373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5D3B84" w14:paraId="264CF8E6" w14:textId="0EEB05E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83.097,22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5D3B84" w14:paraId="71F55BFB" w14:textId="663F3E8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7A54A592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107960" w14:paraId="38BA993B" w14:textId="79547EB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7960" w14:paraId="699536FC" w14:textId="7062EF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KULFA d.o.o. za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7960" w14:paraId="1C6B577D" w14:textId="006148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16310133993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7960" w14:paraId="5D080623" w14:textId="410A7E6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Krapina (Grad Krapina), Ivana Leva 7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7960" w14:paraId="17E0619B" w14:textId="1AD692C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7960" w14:paraId="160D3893" w14:textId="57AFA86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10.206,00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7960" w14:paraId="14401AE6" w14:textId="1D16E5F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403638A8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107960" w14:paraId="72C08221" w14:textId="3078179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7960" w14:paraId="5E4D1350" w14:textId="01FA5D3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LASER INŽENJERING d.o.o. za proizvodnju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7960" w14:paraId="4DEAD07C" w14:textId="0EF6D8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77170927797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7960" w14:paraId="444CF884" w14:textId="17FA1F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Sisačka cesta 11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7960" w14:paraId="57E6C721" w14:textId="47AA9F4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7960" w14:paraId="4B721B66" w14:textId="40BC093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79.335,78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7960" w14:paraId="7391ECCC" w14:textId="085883A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4A1E4E4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107960" w14:paraId="7B223930" w14:textId="0623DC2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7960" w14:paraId="6AF8DB53" w14:textId="0F3DAD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LIDER-CENTAR d.o.o. za računovodstvene i knjigovodstvene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7960" w14:paraId="6802E6C7" w14:textId="7E331FA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82550666346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7960" w14:paraId="525C4239" w14:textId="3314894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Sesvete (Grad Zagreb), Gornjopoljska ulica 9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7960" w14:paraId="38656E0F" w14:textId="10923C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7960" w14:paraId="263BF7C3" w14:textId="3835FCB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39.425,00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7960" w14:paraId="659CC429" w14:textId="749BC4D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19E2554A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107960" w14:paraId="4ADE42FE" w14:textId="686EFF7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262CF" w14:paraId="4BBCF69F" w14:textId="0068C15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M&amp;N TRANSPORT, ZVONKO PEER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262CF" w14:paraId="2B4E1545" w14:textId="2DABF1C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262CF" w14:paraId="6D92B3EF" w14:textId="273AA5D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POT K RIBNIKU 16, 3252 ROGATEC,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262CF" w14:paraId="300DB6AF" w14:textId="0FF822B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262CF" w14:paraId="19262FEB" w14:textId="5EFCCD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8.558,97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262CF" w14:paraId="690903C4" w14:textId="7ED327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5FE58D33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107960" w14:paraId="5A79BB49" w14:textId="78A44F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1262CF" w14:paraId="0B12B9E3" w14:textId="3FF49E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MANDARIĆ ŠPED d.o.o. za cestovni promet, unutarnju i vanjsku trgovinu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1262CF" w14:paraId="6871EF30" w14:textId="19CB020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97225533060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1262CF" w14:paraId="75F1E757" w14:textId="68497EB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Đakovo (Grad Đakovo), Otona Ivekovića 40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34C20" w14:paraId="5C44EBD1" w14:textId="73654A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34C20" w14:paraId="5B178A77" w14:textId="13FDA0B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34C2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6.457,50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3127D365" w14:textId="08EE889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</w:t>
            </w:r>
            <w:r w:rsidR="00234C2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</w:t>
            </w:r>
          </w:p>
        </w:tc>
      </w:tr>
      <w:tr w:rsidRPr="009D64AC" w:rsidR="00107960" w:rsidTr="008F4A3D" w14:paraId="68A3635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107960" w14:paraId="56338524" w14:textId="4DA27A1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1262CF" w14:paraId="11878E92" w14:textId="5A4040F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METAL PRODUCT d.o.o. za proizvodnju elektro opreme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1262CF" w14:paraId="18753E60" w14:textId="45F3197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92712381028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1262CF" w14:paraId="64E6995A" w14:textId="1577FC8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Đačka 70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34C20" w14:paraId="7D95FF89" w14:textId="0FE38F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34C20" w14:paraId="7E7935E8" w14:textId="2650735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34C2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32.900,00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0B161153" w14:textId="7ADB161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</w:t>
            </w:r>
            <w:r w:rsidR="00234C2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</w:t>
            </w:r>
          </w:p>
        </w:tc>
      </w:tr>
      <w:tr w:rsidRPr="009D64AC" w:rsidR="00107960" w:rsidTr="008F4A3D" w14:paraId="023A03F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107960" w14:paraId="6611A442" w14:textId="4B0BB4C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4DD7684B" w14:textId="75E26C2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METAL RAVNE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5BC8E9CC" w14:textId="720FAEA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45BE2E2C" w14:textId="4D78F49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KOROŠKA CESTA 14, 2390 RAVNE NA KOROŠKEM,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2BFE1983" w14:textId="6852534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4E259406" w14:textId="457A39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304.741,80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12AC976E" w14:textId="7C05A0D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7BFDA18B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107960" w14:paraId="42D45802" w14:textId="2FAB7F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674126CE" w14:textId="31BB355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METALPRODUKT d.o.o. za otkup i preradu sekundarnih sirovina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497AA41F" w14:textId="3B96A3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89017622627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00F719B3" w14:textId="52C4A16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Belica (Općina Belica), Palovečka 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22A192BD" w14:textId="5C71D54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2B8724AB" w14:textId="594EB5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8.588,00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7A968873" w14:textId="1292836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1B739002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283A80" w14:paraId="015990FD" w14:textId="600848B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641BE66A" w14:textId="55019AF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1D636CAB" w14:textId="776659A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0A4C9A3E" w14:textId="785C241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Boškovićeva 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37C5DFE4" w14:textId="012EA57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3D2AFD7A" w14:textId="6E38A92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190.464,32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354B0E62" w14:textId="403D0A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(189.810,02kn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)</w:t>
            </w:r>
          </w:p>
        </w:tc>
      </w:tr>
      <w:tr w:rsidRPr="009D64AC" w:rsidR="00107960" w:rsidTr="008F4A3D" w14:paraId="770C708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283A80" w14:paraId="1F6D0AE9" w14:textId="5DF756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48.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354859F9" w14:textId="5F70238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MT-SOLUTIONS &amp; TECHNOLOGY društvo s ograničenom odgovornošću za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33B06A51" w14:textId="1DBC128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92281366368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283A80" w14:paraId="11EB7C7F" w14:textId="5BA49D2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Donje Svetice 115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1213CA2A" w14:textId="622D44B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283A80" w14:paraId="1C3F5F50" w14:textId="7C11123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3.725,00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4638406D" w14:textId="336664B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40632EA6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283A80" w14:paraId="3D7DCFEF" w14:textId="499C3ED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49.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1E9ECE88" w14:textId="6B91BA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PIŠČAK društvo s ograničenom odgovornošću za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4D65EE8E" w14:textId="290540A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14949213373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5A7D8B6F" w14:textId="00C361E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Zlatar-Bistrica (Općina ZLATAR BISTRICA), Kolodvorska ulica 6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1D5B16F7" w14:textId="55827A6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4A8CBBF3" w14:textId="2034237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140.431,23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1413384A" w14:textId="7F58F9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0C27C124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283A80" w14:paraId="1D942932" w14:textId="52BE0C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57FD3702" w14:textId="16204B9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PLIN KONJŠČINA društvo s ograničenom odgovornošću za distribuciju i opskrbu plinom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28342B62" w14:textId="62C6C62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92671926569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74711867" w14:textId="614AD6D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Konjščina (Općina Konjščina), Bistrička cesta 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31C22466" w14:textId="1D347BB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7FFB35FE" w14:textId="1CDD5CD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23.927,57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6353426A" w14:textId="0F2762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197B373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283A80" w14:paraId="7D6CBA73" w14:textId="5123131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4F39B8B3" w14:textId="3615CF2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POCINKOVALNICA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746F8CA8" w14:textId="7194163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7673FCDE" w14:textId="03804AC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BEŽIGRAJSKA CESTA, 3000 CELJE,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5AB8C9F5" w14:textId="003472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7E2898D6" w14:textId="51DCB03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25.930,92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767C4BF7" w14:textId="096137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7EFA7CD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283A80" w14:paraId="1B39950D" w14:textId="20AC501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0B17E4B9" w14:textId="3F65F0B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PREIS-SUPER, društvo s ograničenom odgovornošću za trgovinu na veliko i malo, uvoz-izvoz i ugostiteljstvo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2EAE4E3F" w14:textId="424BD25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34703825125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6FFC93D6" w14:textId="529BFBF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 (Grad Zlatar), Trg Slobode 16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47C0677C" w14:textId="453C43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3B4EEBDF" w14:textId="73B3583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3.490,70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5DBB8C19" w14:textId="250C191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7A7EFC0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283A80" w14:paraId="2A1EB378" w14:textId="509FB80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76D7BBE9" w14:textId="4CA2A4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PROM-VIDIJA društvo s ograničenom odgovornošću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4D50D81F" w14:textId="737FE53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67337315718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045A9F" w14:paraId="31800E7B" w14:textId="39F1A57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Zagreb),Novozagrebačka 30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18B849C5" w14:textId="524A9A2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03.03.2022.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70F2D02C" w14:textId="6CAA299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6.788,37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045A9F" w14:paraId="2E291E5F" w14:textId="1C43C51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(8.910,83kn)</w:t>
            </w:r>
          </w:p>
        </w:tc>
      </w:tr>
      <w:tr w:rsidRPr="009D64AC" w:rsidR="00107960" w:rsidTr="008F4A3D" w14:paraId="016D8295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502447" w:rsidRDefault="00283A80" w14:paraId="087D845D" w14:textId="0701F2F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A66703" w14:paraId="524B9995" w14:textId="30D0765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PS GROUP, SAMO PEER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A66703" w14:paraId="394FD301" w14:textId="48592BF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502447" w:rsidRDefault="00A66703" w14:paraId="465E9A17" w14:textId="3358913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POT K RIBNIKU 12, 3252 ROGATEC,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A66703" w14:paraId="364A3E32" w14:textId="76C4317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A66703" w14:paraId="5940D5D6" w14:textId="7CEBD20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13.024,52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502447" w:rsidRDefault="00A66703" w14:paraId="27584C22" w14:textId="6312659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76C06C0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A66703" w14:paraId="6552F454" w14:textId="29E7F50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3A742EF4" w14:textId="37718C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RAOS d.o.o.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163A2AD3" w14:textId="3D2CC20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91943782088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50898E82" w14:textId="17BAA1B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Savica I. 111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A66703" w14:paraId="482CF15C" w14:textId="70059EA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A66703" w14:paraId="7F3431FB" w14:textId="51D1B0E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1.077,38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A66703" w14:paraId="106E690A" w14:textId="57905A4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5C2A11FB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A66703" w14:paraId="6358EC5E" w14:textId="60083B7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6570C250" w14:textId="1F5670A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RONNEX GMBH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31DB740B" w14:textId="0183D89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4AFFA2F0" w14:textId="010C7A7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MUNCHENER STR.67, 83395 FREILSSING, Njemačka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A66703" w14:paraId="4C1A9BF7" w14:textId="6FB98C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A66703" w14:paraId="33DE3736" w14:textId="45C5392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362.920,07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A66703" w14:paraId="6EF8DC58" w14:textId="48B022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7F00769E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A66703" w14:paraId="22EF0B06" w14:textId="58174A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59.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4786BA99" w14:textId="750A1A1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SIMING PROJEKT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16B15C1F" w14:textId="0A51538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2D27D141" w14:textId="77E3713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ŠTUDIJANSKA CESTA 4, 1230 DOMŽALE,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A66703" w14:paraId="6B9362BB" w14:textId="51C0E6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A66703" w14:paraId="103FA203" w14:textId="758BBA3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23.210,43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A66703" w14:paraId="74370D27" w14:textId="7AA938D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6EA5540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A66703" w14:paraId="524BB526" w14:textId="5248ED7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60.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3D714154" w14:textId="71B443F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STROJOPROMET d.o.o. servis, trgovina i dorada robe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3CE41B24" w14:textId="49983E5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97994010225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A66703" w14:paraId="15F215F0" w14:textId="2EF5890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Šenkovec,  (Općina Brdovec),Zagrebačka ulica 6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1389" w14:paraId="03405436" w14:textId="506DD4C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1389" w14:paraId="55EB3BAF" w14:textId="5E01A61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4.699.419,30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1389" w14:paraId="3C5D9EE4" w14:textId="5AB97CB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(3.110.947,15kn)</w:t>
            </w:r>
          </w:p>
        </w:tc>
      </w:tr>
      <w:tr w:rsidRPr="009D64AC" w:rsidR="004C440D" w:rsidTr="008F4A3D" w14:paraId="6DE1E32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502447" w:rsidRDefault="00A66703" w14:paraId="61A822A1" w14:textId="4AD07A9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1389" w14:paraId="0A45633E" w14:textId="77759C6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STROJOTEHNIKA d.o.o. za trgovinu, usluge i proizvodnju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1389" w14:paraId="22FCF274" w14:textId="61F1F6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15749634838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502447" w:rsidRDefault="00101389" w14:paraId="5CEE1711" w14:textId="27D8E00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Soblinec (Grad Zagreb), Zagorska ulica 10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1389" w14:paraId="34F7D998" w14:textId="1BA2958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1389" w14:paraId="23635DB5" w14:textId="1E08E53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37.079,89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502447" w:rsidRDefault="00101389" w14:paraId="360EB927" w14:textId="299F1C5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10A8AC0E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502447" w:rsidRDefault="00A66703" w14:paraId="258B3377" w14:textId="6C3A2D4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684216F9" w14:textId="522A4B3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SVEUČILIŠTE U ZAGREBU, FAKULTET STROJARSTVA I BRODOGRADNJE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4A7837E1" w14:textId="5972B50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22910368449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0104A263" w14:textId="04F9959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Ulica Ivana Lučića 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29D655CE" w14:textId="71FDB3D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1EA68F43" w14:textId="0510779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7.593,00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76D2D0FF" w14:textId="4A02FFD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0BC5ECAE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502447" w:rsidRDefault="00A66703" w14:paraId="0EF8C5DE" w14:textId="2CF4DF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78CB98DB" w14:textId="286AC09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NEVEN ŠALAMON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35B40724" w14:textId="56EEB8C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46728288246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5682B409" w14:textId="54A5D59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MIROSLAVA KRLEŽE 33, 48000 KOPRIVNICA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6F41B3CE" w14:textId="7315FC4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469BCD50" w14:textId="1504C1B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197.861,26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62204A0E" w14:textId="13D6333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51351E8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502447" w:rsidRDefault="00101389" w14:paraId="6F1B22E3" w14:textId="73DD249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7F164616" w14:textId="5F644E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TARANDEK TRANSPORTI društvo s ograničenom odgovornošću za prijevoz robe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148BC24A" w14:textId="6EA4B05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77045852140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50A953F1" w14:textId="01CB9BE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Zasadbreg (Općina Sveti Juraj Na Bregu), Zasadbreg 259A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0B063433" w14:textId="62A9A5D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080D2E5F" w14:textId="1899E93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130.942,95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7CB89B92" w14:textId="736C097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105F0C2E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502447" w:rsidRDefault="00101389" w14:paraId="788642C4" w14:textId="0BE1C21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51BC5C41" w14:textId="529C76C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"TRANSPORT JAVORIĆ", ANKICA JAVORIĆ, DRUŠKOVEC HUMSKI 73, HUM NA SUTLI,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422BF79D" w14:textId="7A7F601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52413482945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2BC71F3F" w14:textId="7BACFC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DRUŠKOVEC HUMSKI, DRUŠKOVEC HUMSKI 73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11068C3B" w14:textId="6C707AF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433E6CD4" w14:textId="6EAFE1A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10.865,56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101389" w14:paraId="4CE1E019" w14:textId="17C0422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79E9A96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502447" w:rsidRDefault="00101389" w14:paraId="2DD3C7F6" w14:textId="5595C9A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101389" w14:paraId="30AAEFC6" w14:textId="4D15A77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TRECON društvo s ograničenom odgovornošću, industrijska automatizacija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8F4A3D" w14:paraId="28BD5CBE" w14:textId="23B90F2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44489986961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8F4A3D" w14:paraId="039BA863" w14:textId="6501FD9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Brezje (Općina Sveti Juraj Na Bregu), Brezje 11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8F4A3D" w14:paraId="05979CC2" w14:textId="5FCA2B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8F4A3D" w14:paraId="24657A32" w14:textId="1E78A86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10.797,94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8F4A3D" w14:paraId="640DA116" w14:textId="774C1D7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040CA85D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502447" w:rsidRDefault="00101389" w14:paraId="58C0AEEA" w14:textId="5CC3DFA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8F4A3D" w14:paraId="73032291" w14:textId="0F4CDBD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VALVES društvo s ograničenom odgovornošću za trgovinu, proizvodnju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8F4A3D" w14:paraId="5A521387" w14:textId="670581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40090963918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502447" w:rsidRDefault="008F4A3D" w14:paraId="19C40FD1" w14:textId="68F6BC2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Zabok (Grad Zabok), Repovec 33a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8F4A3D" w14:paraId="119F7C60" w14:textId="5C9D3D8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8F4A3D" w14:paraId="2E73323D" w14:textId="39786BD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45,01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502447" w:rsidRDefault="008F4A3D" w14:paraId="145B0CF4" w14:textId="000CD16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7BD4F4B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502447" w:rsidRDefault="008F4A3D" w14:paraId="564889EE" w14:textId="0A7A71B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8F4A3D" w14:paraId="37E04E2C" w14:textId="648701B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VIJCI KRANJEC, OBRT ZA TRGOVINU I PROIZVODNJU, VL. SAŠA KRANJEC, ZAGREB, ULICA GRADA VUKOVARA 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8F4A3D" w14:paraId="3323B83D" w14:textId="2D7D46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40518747839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8F4A3D" w14:paraId="7C5FD638" w14:textId="112A55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ZAGREB,  </w:t>
            </w: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ab/>
              <w:t>ULICA GRADA VUKOVARA 3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8F4A3D" w14:paraId="03AA2F4A" w14:textId="14EE1D6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8F4A3D" w14:paraId="32E4D09F" w14:textId="010A5F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3.520,32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8F4A3D" w14:paraId="0F243A15" w14:textId="5D4634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6A6618B3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502447" w:rsidRDefault="008F4A3D" w14:paraId="2BB360DB" w14:textId="35D048C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8F4A3D" w14:paraId="1B978089" w14:textId="06B5055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Werner Laser Sintering d.o.o. za proizvodnju i razvoj u tehnologiji obrade i laserskog sinteriranja metala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8F4A3D" w14:paraId="1E2ACC7B" w14:textId="7BE2045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85869622653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8F4A3D" w14:paraId="6AF353D0" w14:textId="42C406A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Zlatar-Bistrica (Općina ZLATAR BISTRICA), Ulica Stjepana Radića 9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8F4A3D" w14:paraId="13E33732" w14:textId="1373AAC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8F4A3D" w14:paraId="0EC92A8C" w14:textId="58355F4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1.053.485,50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8F4A3D" w14:paraId="5671E4DF" w14:textId="02EE294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2B7139E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502447" w:rsidRDefault="008F4A3D" w14:paraId="09CA3844" w14:textId="1F6351E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73.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8F4A3D" w14:paraId="2DDD34FD" w14:textId="038D67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JAKOB WERNER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8F4A3D" w14:paraId="1A468ECD" w14:textId="2D422D7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04120692503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8F4A3D" w14:paraId="1FE10D7D" w14:textId="7462BFD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STJEPANA RADIĆA 7, 49247 ZLATAR-BISTRICA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8F4A3D" w14:paraId="17CF4509" w14:textId="0B67D3F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F71F0E" w14:paraId="05982ED5" w14:textId="748078D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107.000,00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8F4A3D" w14:paraId="3A495C93" w14:textId="3CCC920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3D68914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502447" w:rsidRDefault="008F4A3D" w14:paraId="6B5C9580" w14:textId="0B974B6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F71F0E" w14:paraId="59E02E0F" w14:textId="5437A53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PRERADA METALA I IZRADA STROJEVA WERNER ING.JOSIP WERNER,ZLATAR BISTRICA,STJEPANA RADIĆA 5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F71F0E" w14:paraId="0853D849" w14:textId="4D4E9E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33843047846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F71F0E" w14:paraId="139D0C0A" w14:textId="79B610B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 BISTRICA,STJEPANA RADIĆA 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F71F0E" w14:paraId="0AE392DC" w14:textId="25C9821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F71F0E" w14:paraId="5785B060" w14:textId="17AB21D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11.042,00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F71F0E" w14:paraId="3ECC4464" w14:textId="33464AF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2F42599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502447" w:rsidRDefault="008F4A3D" w14:paraId="31272517" w14:textId="7279464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F71F0E" w14:paraId="45C6B135" w14:textId="7C7DDBE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" WERNER " LJEVAONICA METALA,VL.INGRID WERNER, ZLATAR BISTRICA,STJEPANA RADIĆA 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F71F0E" w14:paraId="72890D86" w14:textId="3AF2376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30808564417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F71F0E" w14:paraId="0ED8D4A1" w14:textId="6612D25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 BISTRICA,STJEPANA RADIĆA 3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F71F0E" w14:paraId="2F61DD36" w14:textId="2AB5F3B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F71F0E" w14:paraId="58702759" w14:textId="2495418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578,12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F71F0E" w14:paraId="61A26D27" w14:textId="79263BD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751244AA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502447" w:rsidRDefault="008F4A3D" w14:paraId="7B5AF8AB" w14:textId="7C4B35B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F71F0E" w14:paraId="6C02BCF7" w14:textId="2556287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WALTER WERNER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F71F0E" w14:paraId="401851E2" w14:textId="1B7094F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90194329096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502447" w:rsidRDefault="00F71F0E" w14:paraId="000A1236" w14:textId="13276BF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HORVAĆANSKA CESTA 45, 10000 ZAGREB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F71F0E" w14:paraId="1D69638E" w14:textId="2152959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F71F0E" w14:paraId="6F1D126E" w14:textId="7AD176F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24.100,00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502447" w:rsidRDefault="00F71F0E" w14:paraId="4958F741" w14:textId="018E91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</w:tbl>
    <w:p w:rsidR="005035E6" w:rsidP="005035E6" w:rsidRDefault="005035E6" w14:paraId="2B4D4043" w14:textId="7906135D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7921D15D" w14:textId="2169E349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76411CCA" w14:textId="3AFA7735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35BBEF9E" w14:textId="05E43F31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2058F685" w14:textId="0FF61D3E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6FCC8D97" w14:textId="1560D14B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3E49F267" w14:textId="35E53030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347661F4" w14:textId="3C98902D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43DFF393" w14:textId="77777777">
      <w:pPr>
        <w:ind w:firstLine="708"/>
        <w:jc w:val="center"/>
        <w:rPr>
          <w:b/>
          <w:bCs/>
          <w:sz w:val="36"/>
          <w:szCs w:val="36"/>
        </w:rPr>
      </w:pPr>
    </w:p>
    <w:p w:rsidRPr="00F71F0E" w:rsidR="005035E6" w:rsidP="005035E6" w:rsidRDefault="005035E6" w14:paraId="27B2F2DF" w14:textId="5BCBB053">
      <w:pPr>
        <w:ind w:firstLine="708"/>
        <w:jc w:val="center"/>
        <w:rPr>
          <w:b/>
          <w:bCs/>
          <w:sz w:val="36"/>
          <w:szCs w:val="36"/>
        </w:rPr>
      </w:pPr>
      <w:r w:rsidRPr="00F71F0E">
        <w:rPr>
          <w:b/>
          <w:bCs/>
          <w:sz w:val="36"/>
          <w:szCs w:val="36"/>
        </w:rPr>
        <w:t xml:space="preserve">Tablica </w:t>
      </w:r>
      <w:r>
        <w:rPr>
          <w:b/>
          <w:bCs/>
          <w:sz w:val="36"/>
          <w:szCs w:val="36"/>
        </w:rPr>
        <w:t>osporenih</w:t>
      </w:r>
      <w:r w:rsidRPr="00F71F0E">
        <w:rPr>
          <w:b/>
          <w:bCs/>
          <w:sz w:val="36"/>
          <w:szCs w:val="36"/>
        </w:rPr>
        <w:t xml:space="preserve"> tražbina (</w:t>
      </w:r>
      <w:r>
        <w:rPr>
          <w:b/>
          <w:bCs/>
          <w:sz w:val="36"/>
          <w:szCs w:val="36"/>
        </w:rPr>
        <w:t>koje nisu utemeljene na ovršnoj ispravi</w:t>
      </w:r>
      <w:r w:rsidRPr="00F71F0E">
        <w:rPr>
          <w:b/>
          <w:bCs/>
          <w:sz w:val="36"/>
          <w:szCs w:val="36"/>
        </w:rPr>
        <w:t>)</w:t>
      </w:r>
    </w:p>
    <w:p w:rsidRPr="005035E6" w:rsidR="005035E6" w:rsidP="005035E6" w:rsidRDefault="005035E6" w14:paraId="4AFE5846" w14:textId="77777777">
      <w:pPr>
        <w:tabs>
          <w:tab w:val="left" w:pos="1080"/>
        </w:tabs>
      </w:pPr>
      <w:r>
        <w:tab/>
      </w:r>
    </w:p>
    <w:tbl>
      <w:tblPr>
        <w:tblW w:w="12895" w:type="dxa"/>
        <w:tblLook w:firstRow="1" w:lastRow="0" w:firstColumn="1" w:lastColumn="0" w:noHBand="0" w:noVBand="1" w:val="04A0"/>
      </w:tblPr>
      <w:tblGrid>
        <w:gridCol w:w="1206"/>
        <w:gridCol w:w="1925"/>
        <w:gridCol w:w="1440"/>
        <w:gridCol w:w="1783"/>
        <w:gridCol w:w="1880"/>
        <w:gridCol w:w="1496"/>
        <w:gridCol w:w="1783"/>
        <w:gridCol w:w="1382"/>
      </w:tblGrid>
      <w:tr w:rsidRPr="009D64AC" w:rsidR="00A277BA" w:rsidTr="004A236E" w14:paraId="35E25982" w14:textId="77777777">
        <w:trPr>
          <w:trHeight w:val="1275"/>
        </w:trPr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1A8D45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17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38AB6C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237A21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7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1F6355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 koji je prijavio tražbinu koja se osporava</w:t>
            </w:r>
          </w:p>
        </w:tc>
        <w:tc>
          <w:tcPr>
            <w:tcW w:w="19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40C7BC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tvrtka ili naziv osporavatelja tražbine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499084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Osporavani iznos tražbine</w:t>
            </w:r>
          </w:p>
        </w:tc>
        <w:tc>
          <w:tcPr>
            <w:tcW w:w="18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482DC1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Razlog osporavanja</w:t>
            </w:r>
          </w:p>
        </w:tc>
        <w:tc>
          <w:tcPr>
            <w:tcW w:w="14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502447" w:rsidRDefault="005035E6" w14:paraId="1E68CF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RPr="009D64AC" w:rsidR="004A236E" w:rsidTr="004A236E" w14:paraId="1CCA06D2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502447" w:rsidRDefault="001563BC" w14:paraId="6A6A14EC" w14:textId="05BB9F2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</w:t>
            </w:r>
            <w:r w:rsid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1563BC" w14:paraId="02B1943B" w14:textId="169F050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563B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ČIČEK društvo s ograničenom odgovornošću za proizvodnju i trgovinu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1563BC" w14:paraId="71903D86" w14:textId="168B19E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563B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88897265207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1563BC" w14:paraId="45953053" w14:textId="4A4BA14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563B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Zlatar-Bistrica (Općina ZLATAR BISTRICA), Lovrečanska cesta 22  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5035E6" w:rsidP="00502447" w:rsidRDefault="000361A2" w14:paraId="66D9F902" w14:textId="09F71D3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Povjerenik Valentin Jakovac</w:t>
            </w:r>
          </w:p>
          <w:p w:rsidR="000361A2" w:rsidP="00502447" w:rsidRDefault="000361A2" w14:paraId="050059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 dužnik</w:t>
            </w:r>
          </w:p>
          <w:p w:rsidRPr="009D64AC" w:rsidR="000361A2" w:rsidP="00502447" w:rsidRDefault="000361A2" w14:paraId="076BA743" w14:textId="1540BD2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502447" w:rsidRDefault="000361A2" w14:paraId="47FC7747" w14:textId="616B2E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323,80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0361A2" w14:paraId="3B78B2A3" w14:textId="6D67084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Uvidom u knjigovodstvenu dokumentaciju društva utvrđeno je da je Račun br. 5171/4/2 od 26.11.2021. na iznos od 323,60 kn uplaćen gotovinski te da nema dugovanja prema vjerovniku ČIČEK d.o.o.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0361A2" w14:paraId="2069FADF" w14:textId="0C1F013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697DFF62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502447" w:rsidRDefault="000361A2" w14:paraId="0D74568C" w14:textId="36C02E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0361A2" w14:paraId="4328EB70" w14:textId="470ECA0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General Logistics Systems Croatia d.o.o. za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0361A2" w14:paraId="13DCF278" w14:textId="2527B5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88360795357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0361A2" w14:paraId="1E4EA3B6" w14:textId="6BAF01B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Donji Stupnik (Općina Stupnik), Stupničke Šipkovine 22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0361A2" w:rsidP="000361A2" w:rsidRDefault="000361A2" w14:paraId="30E979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Povjerenik Valentin Jakovac</w:t>
            </w:r>
          </w:p>
          <w:p w:rsidR="000361A2" w:rsidP="000361A2" w:rsidRDefault="000361A2" w14:paraId="07EC1F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 dužnik</w:t>
            </w:r>
          </w:p>
          <w:p w:rsidRPr="009D64AC" w:rsidR="005035E6" w:rsidP="000361A2" w:rsidRDefault="000361A2" w14:paraId="49EB46D9" w14:textId="0876088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502447" w:rsidRDefault="000361A2" w14:paraId="6209C27B" w14:textId="56947B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679,00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0361A2" w14:paraId="2B76C5BF" w14:textId="5DF67D7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Uvidom u knjigovodstvenu dokumentaciju društva utvrđeno je da su računi, u ukupnom iznosu od 679,00 kn uplaćeni kartično, te da nema dugovanja prema General Logistics Systems Croatia d.o.o.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0361A2" w14:paraId="068CFACB" w14:textId="5CD8A0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6D9C3B90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502447" w:rsidRDefault="00CF66AC" w14:paraId="21BB30F0" w14:textId="70281D0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28.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CF66AC" w14:paraId="255134F7" w14:textId="0B6D14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HOREX TRADE d.o.o.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CF66AC" w14:paraId="3769B00A" w14:textId="4D7C36B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54680477838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CF66AC" w14:paraId="6C932DF9" w14:textId="3E35F18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Ulica Josipa Lončara 6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CF66AC" w:rsidP="00CF66AC" w:rsidRDefault="00CF66AC" w14:paraId="107869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</w:t>
            </w:r>
          </w:p>
          <w:p w:rsidRPr="009D64AC" w:rsidR="005035E6" w:rsidP="00CF66AC" w:rsidRDefault="00CF66AC" w14:paraId="65578817" w14:textId="767C1D8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502447" w:rsidRDefault="00CF66AC" w14:paraId="6A0CC414" w14:textId="5582C99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20.560,35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CF66AC" w14:paraId="06CB186C" w14:textId="72A3238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knjigovodstvenog greški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CF66AC" w14:paraId="3874A2F4" w14:textId="5ABA197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4522F3EE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502447" w:rsidRDefault="00CF66AC" w14:paraId="1DA5E3BF" w14:textId="0D9C13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CF66AC" w14:paraId="001EE78A" w14:textId="147C37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HORVAT COLOR TRGOVINA NA VELIKO I MALO, ROBERT HORVAT, KRAPINA, MAGISTRATSKA 34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CF66AC" w14:paraId="3CA541BF" w14:textId="34F2637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94695482326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CF66AC" w14:paraId="2AD80119" w14:textId="4D22AB0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KRAPINA, MAGISTRATSKA 34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CF66AC" w:rsidP="00CF66AC" w:rsidRDefault="00CF66AC" w14:paraId="164109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Povjerenik Valentin Jakovac</w:t>
            </w:r>
          </w:p>
          <w:p w:rsidR="00CF66AC" w:rsidP="00CF66AC" w:rsidRDefault="00CF66AC" w14:paraId="5810F4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 dužnik</w:t>
            </w:r>
          </w:p>
          <w:p w:rsidRPr="009D64AC" w:rsidR="005035E6" w:rsidP="00CF66AC" w:rsidRDefault="00CF66AC" w14:paraId="3BAEF399" w14:textId="1D6E6FB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502447" w:rsidRDefault="00CF66AC" w14:paraId="41C4146A" w14:textId="4E34EC0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69,90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CF66AC" w14:paraId="1A500C90" w14:textId="5801FFC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Uvidom u knjigovodstvenu dokumentaciju društva utvrđeno je da je Račun br. 19067/002/1 od 25.11.2021. na iznos od 66,90 kn uplaćen gotovinski te da nema dugovanja prema vjerovniku  HORVAT COLOR TRGOVINA NA VELIKO I MALO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502447" w:rsidRDefault="00CF66AC" w14:paraId="0BFEB2ED" w14:textId="111D4CD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0BFC3FCB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277BA" w:rsidR="00CF66AC" w:rsidP="00502447" w:rsidRDefault="00CF66AC" w14:paraId="4D227487" w14:textId="0958CD9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31.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277BA" w:rsidR="00CF66AC" w:rsidP="00502447" w:rsidRDefault="00CF66AC" w14:paraId="3DDD3330" w14:textId="3985243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Hrvatski Telekom d.d.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277BA" w:rsidR="00CF66AC" w:rsidP="00502447" w:rsidRDefault="00CF66AC" w14:paraId="6A01919A" w14:textId="73BDEAF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81793146560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277BA" w:rsidR="00CF66AC" w:rsidP="00502447" w:rsidRDefault="00CF66AC" w14:paraId="593BA0A1" w14:textId="4F564FC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Zagreb (Grad Zagreb), Radnička cesta 21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277BA" w:rsidR="00A277BA" w:rsidP="00A277BA" w:rsidRDefault="00A277BA" w14:paraId="24C9B72D" w14:textId="60E841F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Povjerenik Valentin Jakovac</w:t>
            </w:r>
          </w:p>
          <w:p w:rsidRPr="002462BB" w:rsidR="00A277BA" w:rsidP="002462BB" w:rsidRDefault="002462BB" w14:paraId="4937E1F8" w14:textId="1A2F8C7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-</w:t>
            </w:r>
            <w:r w:rsidRPr="002462BB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d</w:t>
            </w:r>
            <w:r w:rsidRPr="002462BB" w:rsid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jelomično osporio tražbinu u iznosu od 5.257,64 kn</w:t>
            </w:r>
          </w:p>
          <w:p w:rsidRPr="00A277BA" w:rsidR="00A277BA" w:rsidP="00A277BA" w:rsidRDefault="00A277BA" w14:paraId="698503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i dužnik</w:t>
            </w:r>
          </w:p>
          <w:p w:rsidRPr="00A277BA" w:rsidR="00CF66AC" w:rsidP="00A277BA" w:rsidRDefault="00A277BA" w14:paraId="5F8E189A" w14:textId="431CF31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NANOTEC d.o.o. – osporio tražbinu u cijelosti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277BA" w:rsidR="00CF66AC" w:rsidP="00502447" w:rsidRDefault="00A277BA" w14:paraId="0682FC9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Povjereniku u iznosu od 5.527,64 jn</w:t>
            </w:r>
          </w:p>
          <w:p w:rsidRPr="00A277BA" w:rsidR="00A277BA" w:rsidP="00502447" w:rsidRDefault="00A277BA" w14:paraId="75FD0F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 xml:space="preserve">Dužnik u iznosu od </w:t>
            </w:r>
          </w:p>
          <w:p w:rsidRPr="00A277BA" w:rsidR="00A277BA" w:rsidP="00502447" w:rsidRDefault="00A277BA" w14:paraId="6952BD29" w14:textId="6D73ACE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25.539,51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277BA" w:rsidR="00CF66AC" w:rsidP="00502447" w:rsidRDefault="00A277BA" w14:paraId="38236F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>Uvidom u knjigovodstvenu dokumentaciju društva utvrđeno je da su računi na iznos od 5.257,64  isplaćeni vjerovniku.</w:t>
            </w:r>
          </w:p>
          <w:p w:rsidRPr="00A277BA" w:rsidR="00A277BA" w:rsidP="00502447" w:rsidRDefault="00A277BA" w14:paraId="262FB958" w14:textId="10C8FC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16"/>
                <w:szCs w:val="16"/>
                <w:highlight w:val="yellow"/>
                <w:lang w:eastAsia="hr-HR"/>
              </w:rPr>
              <w:t>Dužnik navodi da je tražbina u cijelosti podmirena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A277BA" w14:paraId="0FE62A95" w14:textId="62BEC9C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277BA">
              <w:rPr>
                <w:rFonts w:ascii="Arial" w:hAnsi="Arial" w:eastAsia="Times New Roman" w:cs="Arial"/>
                <w:sz w:val="20"/>
                <w:szCs w:val="20"/>
                <w:highlight w:val="yellow"/>
                <w:lang w:eastAsia="hr-HR"/>
              </w:rPr>
              <w:t>ne</w:t>
            </w:r>
          </w:p>
        </w:tc>
      </w:tr>
      <w:tr w:rsidRPr="009D64AC" w:rsidR="004A236E" w:rsidTr="004A236E" w14:paraId="5B71AB14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502447" w:rsidRDefault="004A236E" w14:paraId="672801EC" w14:textId="20E65C7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37.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4A236E" w14:paraId="04DE96E6" w14:textId="08BF2B0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KAJZER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4A236E" w14:paraId="6A4FB910" w14:textId="00195A8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4A236E" w14:paraId="0F7B8DE8" w14:textId="5299353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Titova cesta 43, 2000 Maribor, Republika Slovenija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4A236E" w:rsidP="004A236E" w:rsidRDefault="004A236E" w14:paraId="64A74D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Povjerenik Valentin Jakovac</w:t>
            </w:r>
          </w:p>
          <w:p w:rsidR="004A236E" w:rsidP="004A236E" w:rsidRDefault="004A236E" w14:paraId="016631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 dužnik</w:t>
            </w:r>
          </w:p>
          <w:p w:rsidRPr="009D64AC" w:rsidR="00CF66AC" w:rsidP="004A236E" w:rsidRDefault="004A236E" w14:paraId="11FFB0C3" w14:textId="48972CD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502447" w:rsidRDefault="004A236E" w14:paraId="192CD427" w14:textId="5B64C57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3.645,23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4A236E" w14:paraId="67D38F31" w14:textId="116BB16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Uvidom u zaprimljenu dokumentaciju društva utvrđeno je da je navedena tražbina  podmirena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d </w:t>
            </w:r>
            <w:r w:rsidRPr="004A236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ana 24.03.2022. G. Tihomir Batorek, u ime društva KAJZER d.o.o. izdao je Priznanicu društvu Nanotec d.o.o. kojom potvrđuje primitak iznosa od 489,78 eura.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4A236E" w14:paraId="3A293F64" w14:textId="494AB7B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73DEBDB3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502447" w:rsidRDefault="004A236E" w14:paraId="32BD109B" w14:textId="44B9519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4A236E" w14:paraId="1A32EB32" w14:textId="0D188A5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MIKOM društvo s ograničenom odgovornošću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4A236E" w14:paraId="2E758B52" w14:textId="20DFB0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23959017603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4A236E" w14:paraId="6E6E9E6E" w14:textId="71C79F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Zlatar-Bistrica (Općina ZLATAR BISTRICA), Ulica Stjepana Radića 1A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4A236E" w14:paraId="24C0D368" w14:textId="321CE97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502447" w:rsidRDefault="004A236E" w14:paraId="147AF08F" w14:textId="53E28F5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33.403,44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4A236E" w14:paraId="4B6B6521" w14:textId="3908D13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krivom knjiženju  knjigovodstva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4A236E" w14:paraId="72139241" w14:textId="491784E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0B81FA2A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502447" w:rsidRDefault="004A236E" w14:paraId="37751F35" w14:textId="3A27914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55.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4A236E" w14:paraId="233AF4D8" w14:textId="59E0EC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VLADIMIR PUGAR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4A236E" w14:paraId="27CFCBFA" w14:textId="2384AA9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42589323173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4A236E" w14:paraId="69D0F090" w14:textId="4345FF0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HUM BISTRIČKI 145, 49246 HUM BISTRIČKI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0FA9ADBD" w14:textId="55847D6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502447" w:rsidRDefault="00817175" w14:paraId="7B7AF4F0" w14:textId="06A174B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2.725,00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37138DC1" w14:textId="43B0722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knjigovodstvenoj greški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0431F49E" w14:textId="3B7F3A1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35587E11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502447" w:rsidRDefault="00817175" w14:paraId="1466C98B" w14:textId="50B2DA2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58.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464E9A62" w14:textId="0106ACC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SCHWAB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508586FB" w14:textId="189AFAA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2D981BCF" w14:textId="225A962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LIPLOVSKA CESTA 34, 3210 SLOVENSKE KONJICE, Republika Slovenija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3F6F98C2" w14:textId="5298A1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502447" w:rsidRDefault="00817175" w14:paraId="37442C09" w14:textId="10BD99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39.043,78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4D5A1BC7" w14:textId="015E44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knjigovodstvenoj greški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14E87836" w14:textId="376CAA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7C82EC6E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502447" w:rsidRDefault="00817175" w14:paraId="1EE932D6" w14:textId="32BC348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734FFB5A" w14:textId="212B105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TAR savjetovanje društvo s ograničenom odgovornošću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5E6AB410" w14:textId="4576F7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34227371251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3E8ABA21" w14:textId="6D76177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Selska cesta 215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6B13688A" w14:textId="5791600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502447" w:rsidRDefault="00817175" w14:paraId="629E6D31" w14:textId="47114D9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15.312,50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72CFE2C4" w14:textId="7E285A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osporava tražbinu u cijelosti te istu ne priznaje kao obvezu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2C3B5D9C" w14:textId="1043575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180474E6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502447" w:rsidRDefault="00817175" w14:paraId="45B53218" w14:textId="1FE4A28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69.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534F9F8E" w14:textId="50D3CB3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VATROZAŠTITA d.o.o. za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30A8E673" w14:textId="1E2B3B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01383710503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5A9D97C7" w14:textId="42BDA26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Zabok (Grad Zabok), Prilaz dr. Franje Tuđmana 7B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817175" w14:paraId="6AD48A80" w14:textId="55E3534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502447" w:rsidRDefault="00817175" w14:paraId="76D24F33" w14:textId="1D74E6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6.335,62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E673F0" w14:paraId="7D355DB8" w14:textId="52E6795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Tražbina nije rasknjižena, a ne postoji kao obveza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502447" w:rsidRDefault="00E673F0" w14:paraId="03596857" w14:textId="066EB89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54B5203B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502447" w:rsidRDefault="00E673F0" w14:paraId="4320600F" w14:textId="48D3695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70.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E673F0" w14:paraId="4C11E5CE" w14:textId="007E0F8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"VATROZAŠTITA", servis i prodaja vatrogasnih aparata i opreme i trgovina, Željko Fruk, Zabok, Prilaz dr. F. Tuđmana 7b,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E673F0" w14:paraId="65A9FF2D" w14:textId="38C5E39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26087715358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E673F0" w14:paraId="45AF5E67" w14:textId="4AB424D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Zabok, Prilaz dr. F. Tuđmana 7b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E673F0" w14:paraId="73C57553" w14:textId="39FD8A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502447" w:rsidRDefault="00E673F0" w14:paraId="7932DE2B" w14:textId="5CC6D50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4.279,74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E673F0" w14:paraId="2F8222EA" w14:textId="2476A2F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Tražbina nije rasknjižena, a ne postoji kao obveza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502447" w:rsidRDefault="00E673F0" w14:paraId="2E823843" w14:textId="1044B3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</w:tbl>
    <w:p w:rsidR="005035E6" w:rsidP="005035E6" w:rsidRDefault="005035E6" w14:paraId="492AD742" w14:textId="54EB4C8B">
      <w:pPr>
        <w:tabs>
          <w:tab w:val="left" w:pos="1080"/>
        </w:tabs>
      </w:pPr>
    </w:p>
    <w:p w:rsidRPr="00E673F0" w:rsidR="00E673F0" w:rsidP="00E673F0" w:rsidRDefault="00E673F0" w14:paraId="61E454D3" w14:textId="0F9704D0"/>
    <w:p w:rsidR="00E673F0" w:rsidP="00E673F0" w:rsidRDefault="00E673F0" w14:paraId="2FA05117" w14:textId="3453BBAB"/>
    <w:p w:rsidR="00E673F0" w:rsidP="00E673F0" w:rsidRDefault="00E673F0" w14:paraId="0B536092" w14:textId="18AC8587">
      <w:pPr>
        <w:ind w:firstLine="708"/>
      </w:pPr>
    </w:p>
    <w:p w:rsidR="00E673F0" w:rsidP="00E673F0" w:rsidRDefault="00E673F0" w14:paraId="2D8B4045" w14:textId="522D61B2">
      <w:pPr>
        <w:ind w:firstLine="708"/>
      </w:pPr>
    </w:p>
    <w:p w:rsidR="00E673F0" w:rsidP="00E673F0" w:rsidRDefault="00E673F0" w14:paraId="3209C035" w14:textId="3B1F833A">
      <w:pPr>
        <w:ind w:firstLine="708"/>
      </w:pPr>
    </w:p>
    <w:p w:rsidR="00E673F0" w:rsidP="00E673F0" w:rsidRDefault="00E673F0" w14:paraId="42FA16F8" w14:textId="0F500C34">
      <w:pPr>
        <w:ind w:firstLine="708"/>
      </w:pPr>
    </w:p>
    <w:p w:rsidR="00E673F0" w:rsidP="00E673F0" w:rsidRDefault="00E673F0" w14:paraId="0CF0CDC8" w14:textId="0D132F8D">
      <w:pPr>
        <w:ind w:firstLine="708"/>
      </w:pPr>
    </w:p>
    <w:p w:rsidR="00E673F0" w:rsidP="00E673F0" w:rsidRDefault="00E673F0" w14:paraId="3413E90C" w14:textId="7AE04D5E">
      <w:pPr>
        <w:ind w:firstLine="708"/>
      </w:pPr>
    </w:p>
    <w:p w:rsidR="00E673F0" w:rsidP="00E673F0" w:rsidRDefault="00E673F0" w14:paraId="0A051174" w14:textId="7F7B3DD1">
      <w:pPr>
        <w:ind w:firstLine="708"/>
      </w:pPr>
    </w:p>
    <w:p w:rsidR="00E673F0" w:rsidP="00E673F0" w:rsidRDefault="00E673F0" w14:paraId="35FF8159" w14:textId="26120814">
      <w:pPr>
        <w:ind w:firstLine="708"/>
      </w:pPr>
    </w:p>
    <w:p w:rsidR="00E673F0" w:rsidP="00E673F0" w:rsidRDefault="00E673F0" w14:paraId="1CCCAB74" w14:textId="72DA3FDA">
      <w:pPr>
        <w:ind w:firstLine="708"/>
      </w:pPr>
    </w:p>
    <w:p w:rsidR="00E673F0" w:rsidP="00E673F0" w:rsidRDefault="00E673F0" w14:paraId="39D08FAC" w14:textId="11248E88">
      <w:pPr>
        <w:ind w:firstLine="708"/>
      </w:pPr>
    </w:p>
    <w:p w:rsidRPr="00F71F0E" w:rsidR="00E673F0" w:rsidP="00E673F0" w:rsidRDefault="00E673F0" w14:paraId="38E700AC" w14:textId="017E2BD1">
      <w:pPr>
        <w:ind w:firstLine="708"/>
        <w:jc w:val="center"/>
        <w:rPr>
          <w:b/>
          <w:bCs/>
          <w:sz w:val="36"/>
          <w:szCs w:val="36"/>
        </w:rPr>
      </w:pPr>
      <w:r w:rsidRPr="00F71F0E">
        <w:rPr>
          <w:b/>
          <w:bCs/>
          <w:sz w:val="36"/>
          <w:szCs w:val="36"/>
        </w:rPr>
        <w:lastRenderedPageBreak/>
        <w:t xml:space="preserve">Tablica </w:t>
      </w:r>
      <w:r>
        <w:rPr>
          <w:b/>
          <w:bCs/>
          <w:sz w:val="36"/>
          <w:szCs w:val="36"/>
        </w:rPr>
        <w:t>osporenih</w:t>
      </w:r>
      <w:r w:rsidRPr="00F71F0E">
        <w:rPr>
          <w:b/>
          <w:bCs/>
          <w:sz w:val="36"/>
          <w:szCs w:val="36"/>
        </w:rPr>
        <w:t xml:space="preserve"> tražbina (</w:t>
      </w:r>
      <w:r>
        <w:rPr>
          <w:b/>
          <w:bCs/>
          <w:sz w:val="36"/>
          <w:szCs w:val="36"/>
        </w:rPr>
        <w:t>koje su utemeljene na ovršnoj ispravi</w:t>
      </w:r>
      <w:r w:rsidRPr="00F71F0E">
        <w:rPr>
          <w:b/>
          <w:bCs/>
          <w:sz w:val="36"/>
          <w:szCs w:val="36"/>
        </w:rPr>
        <w:t>)</w:t>
      </w:r>
    </w:p>
    <w:p w:rsidR="00E673F0" w:rsidP="00E673F0" w:rsidRDefault="00E673F0" w14:paraId="427CB11A" w14:textId="44A3070A">
      <w:pPr>
        <w:ind w:firstLine="708"/>
      </w:pPr>
    </w:p>
    <w:p w:rsidR="00E673F0" w:rsidP="00E673F0" w:rsidRDefault="00E673F0" w14:paraId="3BFBA523" w14:textId="3FFB0090">
      <w:pPr>
        <w:ind w:firstLine="708"/>
      </w:pPr>
    </w:p>
    <w:p w:rsidR="00E673F0" w:rsidP="00E673F0" w:rsidRDefault="00E673F0" w14:paraId="1B516DC8" w14:textId="1DED407D">
      <w:pPr>
        <w:ind w:firstLine="708"/>
      </w:pPr>
    </w:p>
    <w:p w:rsidR="00E673F0" w:rsidP="00E673F0" w:rsidRDefault="00E673F0" w14:paraId="31CFC30B" w14:textId="0A7A495A">
      <w:pPr>
        <w:ind w:firstLine="708"/>
      </w:pPr>
    </w:p>
    <w:tbl>
      <w:tblPr>
        <w:tblW w:w="12895" w:type="dxa"/>
        <w:tblLook w:firstRow="1" w:lastRow="0" w:firstColumn="1" w:lastColumn="0" w:noHBand="0" w:noVBand="1" w:val="04A0"/>
      </w:tblPr>
      <w:tblGrid>
        <w:gridCol w:w="1206"/>
        <w:gridCol w:w="1650"/>
        <w:gridCol w:w="1440"/>
        <w:gridCol w:w="1206"/>
        <w:gridCol w:w="1506"/>
        <w:gridCol w:w="1496"/>
        <w:gridCol w:w="2472"/>
        <w:gridCol w:w="1919"/>
      </w:tblGrid>
      <w:tr w:rsidRPr="009D64AC" w:rsidR="00E673F0" w:rsidTr="00502447" w14:paraId="42337581" w14:textId="77777777">
        <w:trPr>
          <w:trHeight w:val="1275"/>
        </w:trPr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673F0" w:rsidP="00502447" w:rsidRDefault="00E673F0" w14:paraId="502644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14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673F0" w:rsidP="00502447" w:rsidRDefault="00E673F0" w14:paraId="6721B9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673F0" w:rsidP="00502447" w:rsidRDefault="00E673F0" w14:paraId="13CDDE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2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673F0" w:rsidP="00502447" w:rsidRDefault="00E673F0" w14:paraId="5BF075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 koji je prijavio tražbinu koja se osporava</w:t>
            </w:r>
          </w:p>
        </w:tc>
        <w:tc>
          <w:tcPr>
            <w:tcW w:w="15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673F0" w:rsidP="00502447" w:rsidRDefault="00E673F0" w14:paraId="32EA4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tvrtka ili naziv osporavatelja tražbine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673F0" w:rsidP="00502447" w:rsidRDefault="00E673F0" w14:paraId="60BFC0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Osporavani iznos tražbine</w:t>
            </w:r>
          </w:p>
        </w:tc>
        <w:tc>
          <w:tcPr>
            <w:tcW w:w="25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673F0" w:rsidP="00502447" w:rsidRDefault="00E673F0" w14:paraId="37545D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Razlog osporavanja</w:t>
            </w:r>
          </w:p>
        </w:tc>
        <w:tc>
          <w:tcPr>
            <w:tcW w:w="1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673F0" w:rsidP="00502447" w:rsidRDefault="00E673F0" w14:paraId="3A9005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RPr="009D64AC" w:rsidR="00E673F0" w:rsidTr="00502447" w14:paraId="730EB6C4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E673F0" w:rsidP="00502447" w:rsidRDefault="00E673F0" w14:paraId="4B2FB52C" w14:textId="35DF3B7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1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E673F0" w:rsidP="00502447" w:rsidRDefault="00E673F0" w14:paraId="004634A0" w14:textId="76486BD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Erste &amp; Steiermärkische S-Leasing društvo s ograničenom odgovornošću za leasing vozila i strojeva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E673F0" w:rsidP="00502447" w:rsidRDefault="00E673F0" w14:paraId="205D9739" w14:textId="4665DA1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46550671661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E673F0" w:rsidP="00502447" w:rsidRDefault="00E673F0" w14:paraId="417F28EB" w14:textId="55E2020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Zelinska ulica 3</w:t>
            </w:r>
          </w:p>
        </w:tc>
        <w:tc>
          <w:tcPr>
            <w:tcW w:w="15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E673F0" w:rsidP="00502447" w:rsidRDefault="00E673F0" w14:paraId="487BA71B" w14:textId="15158F8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Povjerenik Valentin Jakovac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E673F0" w:rsidP="00502447" w:rsidRDefault="00E673F0" w14:paraId="4AC6997D" w14:textId="53CC7A9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620.320,25</w:t>
            </w:r>
          </w:p>
        </w:tc>
        <w:tc>
          <w:tcPr>
            <w:tcW w:w="25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E673F0" w:rsidP="00502447" w:rsidRDefault="00E673F0" w14:paraId="3FFB32B7" w14:textId="38A85BE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Prijava vjerovnika se odnosi na tražbinu na kojoj postoji izlučno pravo vjerovnika, temeljem Ugovora o financijskom leasingu broj: 66478/18. Budući da predstečajni postupak ne utječe na izlučna prava ist</w:t>
            </w:r>
            <w:r w:rsidR="002462B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</w:t>
            </w: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tražbin</w:t>
            </w:r>
            <w:r w:rsidR="002462B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</w:t>
            </w: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osporava</w:t>
            </w:r>
            <w:r w:rsidR="002462B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se</w:t>
            </w: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u cijelosti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E673F0" w:rsidP="00502447" w:rsidRDefault="002462BB" w14:paraId="22D57C4F" w14:textId="73B9008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462B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(109.093,80 EUR)</w:t>
            </w:r>
          </w:p>
        </w:tc>
      </w:tr>
    </w:tbl>
    <w:p w:rsidR="00E673F0" w:rsidP="00E673F0" w:rsidRDefault="00E673F0" w14:paraId="105CB8B2" w14:textId="593A838E">
      <w:pPr>
        <w:ind w:firstLine="708"/>
      </w:pPr>
    </w:p>
    <w:p w:rsidR="0014183E" w:rsidP="00E673F0" w:rsidRDefault="0014183E" w14:paraId="34D5C623" w14:textId="081F079B">
      <w:pPr>
        <w:ind w:firstLine="708"/>
      </w:pPr>
    </w:p>
    <w:p w:rsidR="0014183E" w:rsidP="00E673F0" w:rsidRDefault="0014183E" w14:paraId="29738573" w14:textId="4FD352D6">
      <w:pPr>
        <w:ind w:firstLine="708"/>
      </w:pPr>
    </w:p>
    <w:p w:rsidR="0014183E" w:rsidP="00E673F0" w:rsidRDefault="0014183E" w14:paraId="791DAF36" w14:textId="02D791CC">
      <w:pPr>
        <w:ind w:firstLine="708"/>
      </w:pPr>
    </w:p>
    <w:p w:rsidR="0014183E" w:rsidP="00E673F0" w:rsidRDefault="0014183E" w14:paraId="2300F73C" w14:textId="77196E25">
      <w:pPr>
        <w:ind w:firstLine="708"/>
      </w:pPr>
    </w:p>
    <w:p w:rsidR="0014183E" w:rsidP="00E673F0" w:rsidRDefault="0014183E" w14:paraId="34740929" w14:textId="629029F5">
      <w:pPr>
        <w:ind w:firstLine="708"/>
      </w:pPr>
    </w:p>
    <w:tbl>
      <w:tblPr>
        <w:tblpPr w:leftFromText="180" w:rightFromText="180" w:vertAnchor="page" w:horzAnchor="margin" w:tblpXSpec="center" w:tblpY="3586"/>
        <w:tblW w:w="9945" w:type="dxa"/>
        <w:tblLook w:firstRow="1" w:lastRow="0" w:firstColumn="1" w:lastColumn="0" w:noHBand="0" w:noVBand="1" w:val="04A0"/>
      </w:tblPr>
      <w:tblGrid>
        <w:gridCol w:w="1206"/>
        <w:gridCol w:w="1761"/>
        <w:gridCol w:w="1440"/>
        <w:gridCol w:w="1638"/>
        <w:gridCol w:w="1716"/>
        <w:gridCol w:w="2184"/>
      </w:tblGrid>
      <w:tr w:rsidRPr="009D64AC" w:rsidR="00E95F5D" w:rsidTr="00E95F5D" w14:paraId="0646925F" w14:textId="77777777">
        <w:trPr>
          <w:trHeight w:val="1275"/>
        </w:trPr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95F5D" w:rsidP="00E95F5D" w:rsidRDefault="00E95F5D" w14:paraId="13F122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17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95F5D" w:rsidP="00E95F5D" w:rsidRDefault="00E95F5D" w14:paraId="24C5B11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95F5D" w:rsidP="00E95F5D" w:rsidRDefault="00E95F5D" w14:paraId="4F278D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6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95F5D" w:rsidP="00E95F5D" w:rsidRDefault="00E95F5D" w14:paraId="3B66B9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Adresa vjerovnika 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7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95F5D" w:rsidP="00E95F5D" w:rsidRDefault="00E95F5D" w14:paraId="6EDE64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Osnova razlučnog prava</w:t>
            </w:r>
          </w:p>
        </w:tc>
        <w:tc>
          <w:tcPr>
            <w:tcW w:w="21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E95F5D" w:rsidP="00E95F5D" w:rsidRDefault="00E95F5D" w14:paraId="64BEC98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Dio imovine na koji se odnosi razlučno pravo</w:t>
            </w:r>
          </w:p>
        </w:tc>
      </w:tr>
      <w:tr w:rsidRPr="009D64AC" w:rsidR="00E95F5D" w:rsidTr="00E95F5D" w14:paraId="1D28F70A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E95F5D" w:rsidP="00E95F5D" w:rsidRDefault="00E95F5D" w14:paraId="5C69F4D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47.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E95F5D" w:rsidP="00E95F5D" w:rsidRDefault="00E95F5D" w14:paraId="67E1D9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20FF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E95F5D" w:rsidP="00E95F5D" w:rsidRDefault="00E95F5D" w14:paraId="5E621310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20FF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6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E95F5D" w:rsidP="00E95F5D" w:rsidRDefault="00E95F5D" w14:paraId="7382278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20FF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Boškovićeva 5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E95F5D" w:rsidP="00E95F5D" w:rsidRDefault="00E95F5D" w14:paraId="633424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Rješenje Ministarstva financije, Porezne uprave, Područnog ureda Krapina, Klasa:UP/I-415-02/2019-01/29, Urbroj:513-07-02/2019-14 od 24.05.2019. i Zapisnik o izvršenoj pljenidbi i procjeni pokretne imovine, Klasa:UP/I-415-02/19-01/29, Urbroj:513-07-02/2019-17 od 27.05.2019.</w:t>
            </w:r>
          </w:p>
        </w:tc>
        <w:tc>
          <w:tcPr>
            <w:tcW w:w="21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E95F5D" w:rsidP="00E95F5D" w:rsidRDefault="00E95F5D" w14:paraId="627427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Glodalica metala, proizvođač:Promajska M-400, broj stroja:09289300, godina proizvodnje 1989.</w:t>
            </w:r>
          </w:p>
        </w:tc>
      </w:tr>
    </w:tbl>
    <w:p w:rsidRPr="00F71F0E" w:rsidR="0014183E" w:rsidP="0014183E" w:rsidRDefault="0014183E" w14:paraId="41C13D18" w14:textId="669FD6F8">
      <w:pPr>
        <w:ind w:firstLine="708"/>
        <w:jc w:val="center"/>
        <w:rPr>
          <w:b/>
          <w:bCs/>
          <w:sz w:val="36"/>
          <w:szCs w:val="36"/>
        </w:rPr>
      </w:pPr>
      <w:r w:rsidRPr="00F71F0E">
        <w:rPr>
          <w:b/>
          <w:bCs/>
          <w:sz w:val="36"/>
          <w:szCs w:val="36"/>
        </w:rPr>
        <w:t xml:space="preserve">Tablica </w:t>
      </w:r>
      <w:r>
        <w:rPr>
          <w:b/>
          <w:bCs/>
          <w:sz w:val="36"/>
          <w:szCs w:val="36"/>
        </w:rPr>
        <w:t>razlučnih prava</w:t>
      </w:r>
    </w:p>
    <w:p w:rsidRPr="005035E6" w:rsidR="0014183E" w:rsidP="0014183E" w:rsidRDefault="0014183E" w14:paraId="2D51A886" w14:textId="77777777">
      <w:pPr>
        <w:tabs>
          <w:tab w:val="left" w:pos="1080"/>
        </w:tabs>
      </w:pPr>
      <w:r>
        <w:tab/>
      </w:r>
    </w:p>
    <w:p w:rsidRPr="00E673F0" w:rsidR="0014183E" w:rsidP="00E673F0" w:rsidRDefault="0014183E" w14:paraId="4FA68175" w14:textId="77777777">
      <w:pPr>
        <w:ind w:firstLine="708"/>
      </w:pPr>
    </w:p>
    <w:sectPr w:rsidRPr="00E673F0" w:rsidR="0014183E" w:rsidSect="00CA7CB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4932" w:rsidP="00DA4932" w:rsidRDefault="00DA4932" w14:paraId="381F9F11" w14:textId="77777777">
      <w:pPr>
        <w:spacing w:after="0" w:line="240" w:lineRule="auto"/>
      </w:pPr>
      <w:r>
        <w:separator/>
      </w:r>
    </w:p>
  </w:endnote>
  <w:endnote w:type="continuationSeparator" w:id="0">
    <w:p w:rsidR="00DA4932" w:rsidP="00DA4932" w:rsidRDefault="00DA4932" w14:paraId="4CB4443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4932" w:rsidP="00DA4932" w:rsidRDefault="00DA4932" w14:paraId="72EC3023" w14:textId="77777777">
      <w:pPr>
        <w:spacing w:after="0" w:line="240" w:lineRule="auto"/>
      </w:pPr>
      <w:r>
        <w:separator/>
      </w:r>
    </w:p>
  </w:footnote>
  <w:footnote w:type="continuationSeparator" w:id="0">
    <w:p w:rsidR="00DA4932" w:rsidP="00DA4932" w:rsidRDefault="00DA4932" w14:paraId="5AC42CAE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3B7A7D"/>
    <w:multiLevelType w:val="hybridMultilevel"/>
    <w:tmpl w:val="2264C9D0"/>
    <w:lvl w:ilvl="0" w:tplc="864EC780">
      <w:start w:val="3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32"/>
    <w:rsid w:val="000361A2"/>
    <w:rsid w:val="00042A2E"/>
    <w:rsid w:val="00045A9F"/>
    <w:rsid w:val="00101389"/>
    <w:rsid w:val="00107960"/>
    <w:rsid w:val="001262CF"/>
    <w:rsid w:val="0014183E"/>
    <w:rsid w:val="001563BC"/>
    <w:rsid w:val="001B606F"/>
    <w:rsid w:val="00220FF9"/>
    <w:rsid w:val="00234C20"/>
    <w:rsid w:val="002462BB"/>
    <w:rsid w:val="00283A80"/>
    <w:rsid w:val="002A2F6A"/>
    <w:rsid w:val="00321B7C"/>
    <w:rsid w:val="00322BB3"/>
    <w:rsid w:val="0037397E"/>
    <w:rsid w:val="004A236E"/>
    <w:rsid w:val="004C440D"/>
    <w:rsid w:val="005035E6"/>
    <w:rsid w:val="00534A70"/>
    <w:rsid w:val="005B10DA"/>
    <w:rsid w:val="005D3B84"/>
    <w:rsid w:val="00644622"/>
    <w:rsid w:val="007E147B"/>
    <w:rsid w:val="0080695E"/>
    <w:rsid w:val="00817175"/>
    <w:rsid w:val="008F4A3D"/>
    <w:rsid w:val="0090104F"/>
    <w:rsid w:val="00A277BA"/>
    <w:rsid w:val="00A66703"/>
    <w:rsid w:val="00B4738E"/>
    <w:rsid w:val="00C90069"/>
    <w:rsid w:val="00CA7CBE"/>
    <w:rsid w:val="00CF66AC"/>
    <w:rsid w:val="00DA4932"/>
    <w:rsid w:val="00E673F0"/>
    <w:rsid w:val="00E95F5D"/>
    <w:rsid w:val="00F06926"/>
    <w:rsid w:val="00F7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0F8D9FB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A4932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A493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A4932"/>
  </w:style>
  <w:style w:type="paragraph" w:styleId="Podnoje">
    <w:name w:val="footer"/>
    <w:basedOn w:val="Normal"/>
    <w:link w:val="PodnojeChar"/>
    <w:uiPriority w:val="99"/>
    <w:unhideWhenUsed/>
    <w:rsid w:val="00DA493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A4932"/>
  </w:style>
  <w:style w:type="paragraph" w:styleId="Odlomakpopisa">
    <w:name w:val="List Paragraph"/>
    <w:basedOn w:val="Normal"/>
    <w:uiPriority w:val="34"/>
    <w:qFormat/>
    <w:rsid w:val="00A277B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B10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10DA"/>
    <w:rPr>
      <w:rFonts w:ascii="Times New Roman" w:hAnsi="Times New Roman" w:cs="Times New Roman"/>
      <w:b/>
      <w:bCs/>
      <w:sz w:val="24"/>
      <w:szCs w:val="3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10DA"/>
    <w:rPr>
      <w:b/>
      <w:bCs/>
      <w:sz w:val="36"/>
      <w:szCs w:val="3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10DA"/>
    <w:rPr>
      <w:rFonts w:ascii="Times New Roman" w:hAnsi="Times New Roman" w:cs="Times New Roman"/>
      <w:b w:val="false"/>
      <w:bCs w:val="false"/>
      <w:sz w:val="36"/>
      <w:szCs w:val="3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10DA"/>
    <w:rPr>
      <w:rFonts w:ascii="Times New Roman" w:hAnsi="Times New Roman" w:cs="Times New Roman"/>
      <w:b w:val="false"/>
      <w:bCs w:val="false"/>
      <w:sz w:val="36"/>
      <w:szCs w:val="36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4932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493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4932"/>
  </w:style>
  <w:style w:styleId="Podnoje" w:type="paragraph">
    <w:name w:val="footer"/>
    <w:basedOn w:val="Normal"/>
    <w:link w:val="PodnojeChar"/>
    <w:uiPriority w:val="99"/>
    <w:unhideWhenUsed/>
    <w:rsid w:val="00DA493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4932"/>
  </w:style>
  <w:style w:styleId="Odlomakpopisa" w:type="paragraph">
    <w:name w:val="List Paragraph"/>
    <w:basedOn w:val="Normal"/>
    <w:uiPriority w:val="34"/>
    <w:qFormat/>
    <w:rsid w:val="00A27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0DA"/>
    <w:rPr>
      <w:rFonts w:ascii="Times New Roman" w:cs="Times New Roman" w:hAnsi="Times New Roman"/>
      <w:b/>
      <w:bCs/>
      <w:sz w:val="24"/>
      <w:szCs w:val="3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0DA"/>
    <w:rPr>
      <w:b/>
      <w:bCs/>
      <w:sz w:val="36"/>
      <w:szCs w:val="3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0DA"/>
    <w:rPr>
      <w:rFonts w:ascii="Times New Roman" w:cs="Times New Roman" w:hAnsi="Times New Roman"/>
      <w:b w:val="0"/>
      <w:bCs w:val="0"/>
      <w:sz w:val="36"/>
      <w:szCs w:val="3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0DA"/>
    <w:rPr>
      <w:rFonts w:ascii="Times New Roman" w:cs="Times New Roman" w:hAnsi="Times New Roman"/>
      <w:b w:val="0"/>
      <w:bCs w:val="0"/>
      <w:sz w:val="36"/>
      <w:szCs w:val="3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E9D34-051D-4B40-9A4D-0A6A51079C3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14</properties:Pages>
  <properties:Words>1992</properties:Words>
  <properties:Characters>11743</properties:Characters>
  <properties:Lines>1114</properties:Lines>
  <properties:Paragraphs>599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2022-07-27T06:55:00Z</dcterms:created>
  <dc:creator>Diana Lendarić</dc:creator>
  <cp:lastModifiedBy>Vinka Mihalinčić</cp:lastModifiedBy>
  <dcterms:modified xmlns:xsi="http://www.w3.org/2001/XMLSchema-instance" xsi:type="dcterms:W3CDTF">2022-07-27T07:03:00Z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Tablica prijavljenih i osporenih tražbina (Tablice.docx)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14</vt:i4>
  </prop:property>
</prop:Properties>
</file>